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2C80B9" w14:textId="77777777" w:rsidR="000A6B64" w:rsidRPr="000A6B64" w:rsidRDefault="000A6B64" w:rsidP="000A6B64">
      <w:pPr>
        <w:spacing w:line="360" w:lineRule="auto"/>
        <w:jc w:val="center"/>
        <w:rPr>
          <w:rFonts w:ascii="Arial" w:hAnsi="Arial" w:cs="Arial"/>
          <w:b/>
          <w:kern w:val="28"/>
          <w:sz w:val="32"/>
          <w:szCs w:val="20"/>
          <w:lang w:val="nb-NO"/>
        </w:rPr>
      </w:pPr>
      <w:commentRangeStart w:id="0"/>
      <w:r w:rsidRPr="000A6B64">
        <w:rPr>
          <w:rFonts w:ascii="Arial" w:hAnsi="Arial" w:cs="Arial"/>
          <w:b/>
          <w:kern w:val="28"/>
          <w:sz w:val="32"/>
          <w:szCs w:val="20"/>
          <w:lang w:val="nb-NO"/>
        </w:rPr>
        <w:t>Forpliktelseserklæring</w:t>
      </w:r>
      <w:commentRangeEnd w:id="0"/>
      <w:r w:rsidR="00E63656">
        <w:rPr>
          <w:rStyle w:val="Merknadsreferanse"/>
          <w:rFonts w:ascii="Arial" w:hAnsi="Arial" w:cs="Arial"/>
          <w:b/>
          <w:kern w:val="28"/>
          <w:sz w:val="32"/>
          <w:szCs w:val="20"/>
          <w:lang w:val="nb-NO"/>
        </w:rPr>
        <w:commentReference w:id="0"/>
      </w:r>
      <w:r w:rsidR="00A4264B">
        <w:rPr>
          <w:rFonts w:ascii="Arial" w:hAnsi="Arial" w:cs="Arial"/>
          <w:b/>
          <w:kern w:val="28"/>
          <w:sz w:val="32"/>
          <w:szCs w:val="20"/>
          <w:lang w:val="nb-NO"/>
        </w:rPr>
        <w:t xml:space="preserve"> – oppfyllelse av kvalifikasjonskrav til økonomisk og finansiell stilling</w:t>
      </w:r>
    </w:p>
    <w:p w14:paraId="5553240E" w14:textId="77777777" w:rsidR="00B2671E" w:rsidRPr="000A6B64" w:rsidRDefault="00B2671E" w:rsidP="00B2671E">
      <w:pPr>
        <w:rPr>
          <w:rFonts w:ascii="Arial" w:hAnsi="Arial" w:cs="Arial"/>
          <w:b/>
          <w:sz w:val="22"/>
          <w:szCs w:val="22"/>
          <w:lang w:val="nb-NO"/>
        </w:rPr>
      </w:pPr>
    </w:p>
    <w:p w14:paraId="719B07AC" w14:textId="77777777" w:rsidR="00B2671E" w:rsidRPr="000A6B64" w:rsidRDefault="00B2671E" w:rsidP="00B2671E">
      <w:pPr>
        <w:rPr>
          <w:rFonts w:ascii="Arial" w:hAnsi="Arial" w:cs="Arial"/>
          <w:b/>
          <w:sz w:val="22"/>
          <w:szCs w:val="22"/>
          <w:lang w:val="nb-NO"/>
        </w:rPr>
      </w:pPr>
    </w:p>
    <w:p w14:paraId="63824279" w14:textId="77777777" w:rsidR="00B2671E" w:rsidRPr="000A6B64" w:rsidRDefault="000A6B64" w:rsidP="00B2671E">
      <w:pPr>
        <w:rPr>
          <w:rFonts w:ascii="Arial" w:hAnsi="Arial" w:cs="Arial"/>
          <w:b/>
          <w:sz w:val="22"/>
          <w:szCs w:val="22"/>
          <w:lang w:val="nb-NO"/>
        </w:rPr>
      </w:pPr>
      <w:commentRangeStart w:id="1"/>
      <w:r w:rsidRPr="000A6B64">
        <w:rPr>
          <w:rFonts w:ascii="Arial" w:hAnsi="Arial" w:cs="Arial"/>
          <w:b/>
          <w:sz w:val="22"/>
          <w:szCs w:val="22"/>
          <w:lang w:val="nb-NO"/>
        </w:rPr>
        <w:t>Avtale</w:t>
      </w:r>
      <w:commentRangeEnd w:id="1"/>
      <w:r w:rsidRPr="000A6B64">
        <w:rPr>
          <w:rStyle w:val="Merknadsreferanse"/>
          <w:rFonts w:ascii="Arial" w:hAnsi="Arial" w:cs="Arial"/>
          <w:b/>
          <w:sz w:val="22"/>
          <w:szCs w:val="22"/>
          <w:lang w:val="nb-NO"/>
        </w:rPr>
        <w:commentReference w:id="1"/>
      </w:r>
    </w:p>
    <w:p w14:paraId="173D18DE" w14:textId="77777777" w:rsidR="00B2671E" w:rsidRPr="000A6B64" w:rsidRDefault="00B2671E" w:rsidP="00B2671E">
      <w:pPr>
        <w:rPr>
          <w:rFonts w:ascii="Arial" w:hAnsi="Arial" w:cs="Arial"/>
          <w:b/>
          <w:lang w:val="nb-NO"/>
        </w:rPr>
      </w:pPr>
    </w:p>
    <w:p w14:paraId="1DEFA842" w14:textId="77777777" w:rsidR="00B2671E" w:rsidRPr="000A6B64" w:rsidRDefault="00B2671E" w:rsidP="00B2671E">
      <w:pPr>
        <w:spacing w:line="360" w:lineRule="auto"/>
        <w:rPr>
          <w:rFonts w:ascii="Arial" w:hAnsi="Arial" w:cs="Arial"/>
          <w:b/>
          <w:kern w:val="28"/>
          <w:sz w:val="32"/>
          <w:szCs w:val="20"/>
          <w:lang w:val="nb-NO"/>
        </w:rPr>
      </w:pPr>
    </w:p>
    <w:p w14:paraId="0E16BAE1" w14:textId="77777777" w:rsidR="00B2671E" w:rsidRPr="000A6B64" w:rsidRDefault="00B2671E" w:rsidP="00B2671E">
      <w:pPr>
        <w:spacing w:line="360" w:lineRule="auto"/>
        <w:rPr>
          <w:rFonts w:ascii="Arial" w:hAnsi="Arial" w:cs="Arial"/>
          <w:lang w:val="nb-NO"/>
        </w:rPr>
      </w:pPr>
    </w:p>
    <w:p w14:paraId="190C077B" w14:textId="77777777" w:rsidR="00B2671E" w:rsidRPr="000A6B64" w:rsidRDefault="00B2671E" w:rsidP="00B2671E">
      <w:pPr>
        <w:pStyle w:val="Contractstyle"/>
        <w:ind w:left="0"/>
        <w:rPr>
          <w:rFonts w:ascii="Arial" w:hAnsi="Arial" w:cs="Arial"/>
        </w:rPr>
      </w:pPr>
      <w:r w:rsidRPr="000A6B64">
        <w:rPr>
          <w:rFonts w:ascii="Arial" w:hAnsi="Arial" w:cs="Arial"/>
        </w:rPr>
        <w:t>Denne erklæringen gjelder:</w:t>
      </w:r>
    </w:p>
    <w:tbl>
      <w:tblPr>
        <w:tblStyle w:val="Rutenettabelllys"/>
        <w:tblW w:w="9190" w:type="dxa"/>
        <w:tblLook w:val="01E0" w:firstRow="1" w:lastRow="1" w:firstColumn="1" w:lastColumn="1" w:noHBand="0" w:noVBand="0"/>
      </w:tblPr>
      <w:tblGrid>
        <w:gridCol w:w="3163"/>
        <w:gridCol w:w="6027"/>
      </w:tblGrid>
      <w:tr w:rsidR="00B2671E" w:rsidRPr="000A6B64" w14:paraId="3D68119B" w14:textId="77777777" w:rsidTr="000A6B64">
        <w:tc>
          <w:tcPr>
            <w:tcW w:w="2666" w:type="dxa"/>
          </w:tcPr>
          <w:p w14:paraId="7D87C6EE" w14:textId="77777777" w:rsidR="00B2671E" w:rsidRPr="000A6B64" w:rsidRDefault="00B2671E" w:rsidP="00E648FE">
            <w:pPr>
              <w:pStyle w:val="Contractstyle"/>
              <w:ind w:left="0"/>
              <w:rPr>
                <w:rFonts w:ascii="Arial" w:hAnsi="Arial" w:cs="Arial"/>
              </w:rPr>
            </w:pPr>
            <w:r w:rsidRPr="000A6B64">
              <w:rPr>
                <w:rFonts w:ascii="Arial" w:hAnsi="Arial" w:cs="Arial"/>
              </w:rPr>
              <w:t>Firma</w:t>
            </w:r>
            <w:r w:rsidR="00AD431C" w:rsidRPr="000A6B64">
              <w:rPr>
                <w:rFonts w:ascii="Arial" w:hAnsi="Arial" w:cs="Arial"/>
              </w:rPr>
              <w:t xml:space="preserve"> (underlev</w:t>
            </w:r>
            <w:r w:rsidR="000A6B64" w:rsidRPr="000A6B64">
              <w:rPr>
                <w:rFonts w:ascii="Arial" w:hAnsi="Arial" w:cs="Arial"/>
              </w:rPr>
              <w:t>erandør</w:t>
            </w:r>
            <w:r w:rsidR="00A4264B">
              <w:rPr>
                <w:rFonts w:ascii="Arial" w:hAnsi="Arial" w:cs="Arial"/>
              </w:rPr>
              <w:t>/morselskap</w:t>
            </w:r>
            <w:r w:rsidR="00AD431C" w:rsidRPr="000A6B64">
              <w:rPr>
                <w:rFonts w:ascii="Arial" w:hAnsi="Arial" w:cs="Arial"/>
              </w:rPr>
              <w:t>)</w:t>
            </w:r>
          </w:p>
        </w:tc>
        <w:tc>
          <w:tcPr>
            <w:tcW w:w="6524" w:type="dxa"/>
          </w:tcPr>
          <w:p w14:paraId="5CE7A314" w14:textId="77777777" w:rsidR="00B2671E" w:rsidRPr="000A6B64" w:rsidRDefault="00B2671E" w:rsidP="00E648FE">
            <w:pPr>
              <w:pStyle w:val="Contractstyle"/>
              <w:ind w:left="0"/>
              <w:rPr>
                <w:rFonts w:ascii="Arial" w:hAnsi="Arial" w:cs="Arial"/>
              </w:rPr>
            </w:pPr>
          </w:p>
        </w:tc>
      </w:tr>
      <w:tr w:rsidR="00B2671E" w:rsidRPr="000A6B64" w14:paraId="2201E82F" w14:textId="77777777" w:rsidTr="000A6B64">
        <w:tc>
          <w:tcPr>
            <w:tcW w:w="2666" w:type="dxa"/>
          </w:tcPr>
          <w:p w14:paraId="5C782AE4" w14:textId="77777777" w:rsidR="00B2671E" w:rsidRPr="000A6B64" w:rsidRDefault="00B2671E" w:rsidP="00E648FE">
            <w:pPr>
              <w:pStyle w:val="Contractstyle"/>
              <w:ind w:left="0"/>
              <w:rPr>
                <w:rFonts w:ascii="Arial" w:hAnsi="Arial" w:cs="Arial"/>
              </w:rPr>
            </w:pPr>
            <w:r w:rsidRPr="000A6B64">
              <w:rPr>
                <w:rFonts w:ascii="Arial" w:hAnsi="Arial" w:cs="Arial"/>
              </w:rPr>
              <w:t>Organisasjonsnummer</w:t>
            </w:r>
          </w:p>
        </w:tc>
        <w:tc>
          <w:tcPr>
            <w:tcW w:w="6524" w:type="dxa"/>
          </w:tcPr>
          <w:p w14:paraId="091266E4" w14:textId="77777777" w:rsidR="00B2671E" w:rsidRPr="000A6B64" w:rsidRDefault="00B2671E" w:rsidP="00E648FE">
            <w:pPr>
              <w:pStyle w:val="Contractstyle"/>
              <w:ind w:left="0"/>
              <w:rPr>
                <w:rFonts w:ascii="Arial" w:hAnsi="Arial" w:cs="Arial"/>
              </w:rPr>
            </w:pPr>
          </w:p>
        </w:tc>
      </w:tr>
      <w:tr w:rsidR="00B2671E" w:rsidRPr="000A6B64" w14:paraId="37B88DF9" w14:textId="77777777" w:rsidTr="000A6B64">
        <w:tc>
          <w:tcPr>
            <w:tcW w:w="2666" w:type="dxa"/>
          </w:tcPr>
          <w:p w14:paraId="3E35251F" w14:textId="77777777" w:rsidR="00B2671E" w:rsidRPr="000A6B64" w:rsidRDefault="00B2671E" w:rsidP="00E648FE">
            <w:pPr>
              <w:pStyle w:val="Contractstyle"/>
              <w:ind w:left="0"/>
              <w:rPr>
                <w:rFonts w:ascii="Arial" w:hAnsi="Arial" w:cs="Arial"/>
              </w:rPr>
            </w:pPr>
            <w:r w:rsidRPr="000A6B64">
              <w:rPr>
                <w:rFonts w:ascii="Arial" w:hAnsi="Arial" w:cs="Arial"/>
              </w:rPr>
              <w:t>Adresse</w:t>
            </w:r>
          </w:p>
        </w:tc>
        <w:tc>
          <w:tcPr>
            <w:tcW w:w="6524" w:type="dxa"/>
          </w:tcPr>
          <w:p w14:paraId="17DDEC22" w14:textId="77777777" w:rsidR="00B2671E" w:rsidRPr="000A6B64" w:rsidRDefault="00B2671E" w:rsidP="00E648FE">
            <w:pPr>
              <w:pStyle w:val="Contractstyle"/>
              <w:ind w:left="0"/>
              <w:rPr>
                <w:rFonts w:ascii="Arial" w:hAnsi="Arial" w:cs="Arial"/>
              </w:rPr>
            </w:pPr>
          </w:p>
        </w:tc>
      </w:tr>
      <w:tr w:rsidR="00B2671E" w:rsidRPr="000A6B64" w14:paraId="0913335F" w14:textId="77777777" w:rsidTr="000A6B64">
        <w:tc>
          <w:tcPr>
            <w:tcW w:w="2666" w:type="dxa"/>
          </w:tcPr>
          <w:p w14:paraId="3E2B5715" w14:textId="77777777" w:rsidR="00B2671E" w:rsidRPr="000A6B64" w:rsidRDefault="00B2671E" w:rsidP="00E648FE">
            <w:pPr>
              <w:pStyle w:val="Contractstyle"/>
              <w:ind w:left="0"/>
              <w:rPr>
                <w:rFonts w:ascii="Arial" w:hAnsi="Arial" w:cs="Arial"/>
              </w:rPr>
            </w:pPr>
            <w:r w:rsidRPr="000A6B64">
              <w:rPr>
                <w:rFonts w:ascii="Arial" w:hAnsi="Arial" w:cs="Arial"/>
              </w:rPr>
              <w:t>Postnummer, sted</w:t>
            </w:r>
          </w:p>
        </w:tc>
        <w:tc>
          <w:tcPr>
            <w:tcW w:w="6524" w:type="dxa"/>
          </w:tcPr>
          <w:p w14:paraId="1FB8A15D" w14:textId="77777777" w:rsidR="00B2671E" w:rsidRPr="000A6B64" w:rsidRDefault="00B2671E" w:rsidP="00E648FE">
            <w:pPr>
              <w:pStyle w:val="Contractstyle"/>
              <w:ind w:left="0"/>
              <w:rPr>
                <w:rFonts w:ascii="Arial" w:hAnsi="Arial" w:cs="Arial"/>
              </w:rPr>
            </w:pPr>
          </w:p>
        </w:tc>
      </w:tr>
    </w:tbl>
    <w:p w14:paraId="40A67B09" w14:textId="77777777" w:rsidR="00B2671E" w:rsidRPr="000A6B64" w:rsidRDefault="00B2671E" w:rsidP="00B2671E">
      <w:pPr>
        <w:spacing w:line="360" w:lineRule="auto"/>
        <w:rPr>
          <w:rFonts w:ascii="Arial" w:hAnsi="Arial" w:cs="Arial"/>
          <w:lang w:val="nb-NO"/>
        </w:rPr>
      </w:pPr>
      <w:r w:rsidRPr="000A6B64">
        <w:rPr>
          <w:rFonts w:ascii="Arial" w:hAnsi="Arial" w:cs="Arial"/>
          <w:lang w:val="nb-NO"/>
        </w:rPr>
        <w:t xml:space="preserve"> </w:t>
      </w:r>
    </w:p>
    <w:p w14:paraId="4DCAD299" w14:textId="77777777" w:rsidR="00B2671E" w:rsidRPr="000A6B64" w:rsidRDefault="00B2671E" w:rsidP="00B2671E">
      <w:pPr>
        <w:spacing w:line="360" w:lineRule="auto"/>
        <w:rPr>
          <w:rFonts w:ascii="Arial" w:hAnsi="Arial" w:cs="Arial"/>
          <w:lang w:val="nb-NO"/>
        </w:rPr>
      </w:pPr>
    </w:p>
    <w:p w14:paraId="78FE189C" w14:textId="77777777" w:rsidR="00B2671E" w:rsidRPr="000A6B64" w:rsidRDefault="00B2671E" w:rsidP="00B2671E">
      <w:pPr>
        <w:pStyle w:val="Contractstyle"/>
        <w:ind w:left="0"/>
        <w:rPr>
          <w:rFonts w:ascii="Arial" w:hAnsi="Arial" w:cs="Arial"/>
        </w:rPr>
      </w:pPr>
      <w:r w:rsidRPr="000A6B64">
        <w:rPr>
          <w:rFonts w:ascii="Arial" w:hAnsi="Arial" w:cs="Arial"/>
        </w:rPr>
        <w:t>&lt;</w:t>
      </w:r>
      <w:commentRangeStart w:id="2"/>
      <w:r w:rsidRPr="000A6B64">
        <w:rPr>
          <w:rFonts w:ascii="Arial" w:hAnsi="Arial" w:cs="Arial"/>
        </w:rPr>
        <w:t>Underleverandør navn</w:t>
      </w:r>
      <w:commentRangeEnd w:id="2"/>
      <w:r w:rsidR="000A6B64" w:rsidRPr="000A6B64">
        <w:rPr>
          <w:rStyle w:val="Merknadsreferanse"/>
          <w:rFonts w:ascii="Arial" w:hAnsi="Arial" w:cs="Arial"/>
          <w:sz w:val="22"/>
          <w:szCs w:val="20"/>
        </w:rPr>
        <w:commentReference w:id="2"/>
      </w:r>
      <w:r w:rsidRPr="000A6B64">
        <w:rPr>
          <w:rFonts w:ascii="Arial" w:hAnsi="Arial" w:cs="Arial"/>
        </w:rPr>
        <w:t xml:space="preserve">&gt; </w:t>
      </w:r>
      <w:r w:rsidR="00557919">
        <w:rPr>
          <w:rFonts w:ascii="Arial" w:hAnsi="Arial" w:cs="Arial"/>
        </w:rPr>
        <w:t>erklærer</w:t>
      </w:r>
      <w:r w:rsidR="00A4264B" w:rsidRPr="00A4264B">
        <w:rPr>
          <w:rFonts w:ascii="Arial" w:hAnsi="Arial" w:cs="Arial"/>
        </w:rPr>
        <w:t xml:space="preserve"> herved </w:t>
      </w:r>
      <w:r w:rsidR="00A4264B">
        <w:rPr>
          <w:rFonts w:ascii="Arial" w:hAnsi="Arial" w:cs="Arial"/>
        </w:rPr>
        <w:t xml:space="preserve">at </w:t>
      </w:r>
      <w:r w:rsidR="00557919" w:rsidRPr="000A6B64">
        <w:rPr>
          <w:rFonts w:ascii="Arial" w:hAnsi="Arial" w:cs="Arial"/>
        </w:rPr>
        <w:t>&lt;</w:t>
      </w:r>
      <w:commentRangeStart w:id="3"/>
      <w:r w:rsidR="00557919" w:rsidRPr="000A6B64">
        <w:rPr>
          <w:rFonts w:ascii="Arial" w:hAnsi="Arial" w:cs="Arial"/>
        </w:rPr>
        <w:t>Underleverandør navn</w:t>
      </w:r>
      <w:commentRangeEnd w:id="3"/>
      <w:r w:rsidR="00557919" w:rsidRPr="000A6B64">
        <w:rPr>
          <w:rStyle w:val="Merknadsreferanse"/>
          <w:rFonts w:ascii="Arial" w:hAnsi="Arial" w:cs="Arial"/>
          <w:sz w:val="22"/>
          <w:szCs w:val="20"/>
        </w:rPr>
        <w:commentReference w:id="3"/>
      </w:r>
      <w:r w:rsidR="00557919" w:rsidRPr="000A6B64">
        <w:rPr>
          <w:rFonts w:ascii="Arial" w:hAnsi="Arial" w:cs="Arial"/>
        </w:rPr>
        <w:t xml:space="preserve">&gt; </w:t>
      </w:r>
      <w:r w:rsidR="00557919">
        <w:rPr>
          <w:rFonts w:ascii="Arial" w:hAnsi="Arial" w:cs="Arial"/>
        </w:rPr>
        <w:t>står</w:t>
      </w:r>
      <w:r w:rsidR="00A4264B">
        <w:rPr>
          <w:rFonts w:ascii="Arial" w:hAnsi="Arial" w:cs="Arial"/>
        </w:rPr>
        <w:t xml:space="preserve"> solidarisk ansvarlig </w:t>
      </w:r>
      <w:r w:rsidR="00A4264B" w:rsidRPr="00A4264B">
        <w:rPr>
          <w:rFonts w:ascii="Arial" w:hAnsi="Arial" w:cs="Arial"/>
        </w:rPr>
        <w:t xml:space="preserve">for </w:t>
      </w:r>
      <w:r w:rsidR="00557919" w:rsidRPr="000A6B64">
        <w:rPr>
          <w:rFonts w:ascii="Arial" w:hAnsi="Arial" w:cs="Arial"/>
        </w:rPr>
        <w:t>&lt;</w:t>
      </w:r>
      <w:commentRangeStart w:id="4"/>
      <w:r w:rsidR="00557919" w:rsidRPr="000A6B64">
        <w:rPr>
          <w:rFonts w:ascii="Arial" w:hAnsi="Arial" w:cs="Arial"/>
        </w:rPr>
        <w:t>Hovedleverandør navn</w:t>
      </w:r>
      <w:commentRangeEnd w:id="4"/>
      <w:r w:rsidR="00557919" w:rsidRPr="000A6B64">
        <w:rPr>
          <w:rStyle w:val="Merknadsreferanse"/>
          <w:rFonts w:ascii="Arial" w:hAnsi="Arial" w:cs="Arial"/>
          <w:sz w:val="22"/>
          <w:szCs w:val="20"/>
        </w:rPr>
        <w:commentReference w:id="4"/>
      </w:r>
      <w:r w:rsidR="00557919" w:rsidRPr="000A6B64">
        <w:rPr>
          <w:rFonts w:ascii="Arial" w:hAnsi="Arial" w:cs="Arial"/>
        </w:rPr>
        <w:t xml:space="preserve">&gt; </w:t>
      </w:r>
      <w:r w:rsidR="00557919">
        <w:rPr>
          <w:rFonts w:ascii="Arial" w:hAnsi="Arial" w:cs="Arial"/>
        </w:rPr>
        <w:t>økonomiske og finansielle forpliktelser</w:t>
      </w:r>
      <w:r w:rsidR="00A4264B" w:rsidRPr="00A4264B">
        <w:rPr>
          <w:rFonts w:ascii="Arial" w:hAnsi="Arial" w:cs="Arial"/>
        </w:rPr>
        <w:t xml:space="preserve"> </w:t>
      </w:r>
      <w:r w:rsidRPr="000A6B64">
        <w:rPr>
          <w:rFonts w:ascii="Arial" w:hAnsi="Arial" w:cs="Arial"/>
        </w:rPr>
        <w:t xml:space="preserve"> </w:t>
      </w:r>
      <w:r w:rsidR="00557919">
        <w:rPr>
          <w:rFonts w:ascii="Arial" w:hAnsi="Arial" w:cs="Arial"/>
        </w:rPr>
        <w:t xml:space="preserve"> </w:t>
      </w:r>
      <w:r w:rsidRPr="000A6B64">
        <w:rPr>
          <w:rFonts w:ascii="Arial" w:hAnsi="Arial" w:cs="Arial"/>
        </w:rPr>
        <w:t>i forbindelse med &lt;</w:t>
      </w:r>
      <w:commentRangeStart w:id="5"/>
      <w:r w:rsidRPr="000A6B64">
        <w:rPr>
          <w:rFonts w:ascii="Arial" w:hAnsi="Arial" w:cs="Arial"/>
        </w:rPr>
        <w:t>Hovedleverandør navn</w:t>
      </w:r>
      <w:commentRangeEnd w:id="5"/>
      <w:r w:rsidR="000A6B64" w:rsidRPr="000A6B64">
        <w:rPr>
          <w:rStyle w:val="Merknadsreferanse"/>
          <w:rFonts w:ascii="Arial" w:hAnsi="Arial" w:cs="Arial"/>
          <w:sz w:val="22"/>
          <w:szCs w:val="20"/>
        </w:rPr>
        <w:commentReference w:id="5"/>
      </w:r>
      <w:r w:rsidRPr="000A6B64">
        <w:rPr>
          <w:rFonts w:ascii="Arial" w:hAnsi="Arial" w:cs="Arial"/>
        </w:rPr>
        <w:t xml:space="preserve">&gt; søknad om deltakelse i konkurranse om avtale med </w:t>
      </w:r>
      <w:r w:rsidR="000A6B64">
        <w:rPr>
          <w:rFonts w:ascii="Arial" w:hAnsi="Arial" w:cs="Arial"/>
        </w:rPr>
        <w:t xml:space="preserve">Flytoget AS </w:t>
      </w:r>
      <w:r w:rsidR="00E648FE" w:rsidRPr="000A6B64">
        <w:rPr>
          <w:rFonts w:ascii="Arial" w:hAnsi="Arial" w:cs="Arial"/>
        </w:rPr>
        <w:t xml:space="preserve">om </w:t>
      </w:r>
      <w:r w:rsidR="000A6B64">
        <w:rPr>
          <w:rFonts w:ascii="Arial" w:hAnsi="Arial" w:cs="Arial"/>
        </w:rPr>
        <w:t>&lt;</w:t>
      </w:r>
      <w:commentRangeStart w:id="6"/>
      <w:r w:rsidR="000A6B64">
        <w:rPr>
          <w:rFonts w:ascii="Arial" w:hAnsi="Arial" w:cs="Arial"/>
        </w:rPr>
        <w:t>varer og/eller tjenester</w:t>
      </w:r>
      <w:commentRangeEnd w:id="6"/>
      <w:r w:rsidR="000A6B64">
        <w:rPr>
          <w:rStyle w:val="Merknadsreferanse"/>
          <w:rFonts w:ascii="Arial" w:hAnsi="Arial" w:cs="Arial"/>
          <w:sz w:val="22"/>
          <w:szCs w:val="20"/>
        </w:rPr>
        <w:commentReference w:id="6"/>
      </w:r>
      <w:r w:rsidR="000A6B64">
        <w:rPr>
          <w:rFonts w:ascii="Arial" w:hAnsi="Arial" w:cs="Arial"/>
        </w:rPr>
        <w:t>&gt;</w:t>
      </w:r>
      <w:r w:rsidRPr="000A6B64">
        <w:rPr>
          <w:rFonts w:ascii="Arial" w:hAnsi="Arial" w:cs="Arial"/>
        </w:rPr>
        <w:t>.</w:t>
      </w:r>
    </w:p>
    <w:p w14:paraId="4703217E" w14:textId="77777777" w:rsidR="00B2671E" w:rsidRPr="000A6B64" w:rsidRDefault="00B2671E" w:rsidP="00B2671E">
      <w:pPr>
        <w:pStyle w:val="Contractstyle"/>
        <w:ind w:left="0"/>
        <w:rPr>
          <w:rFonts w:ascii="Arial" w:hAnsi="Arial" w:cs="Arial"/>
        </w:rPr>
      </w:pPr>
    </w:p>
    <w:p w14:paraId="5E28AC53" w14:textId="77777777" w:rsidR="00B2671E" w:rsidRPr="000A6B64" w:rsidRDefault="00B2671E" w:rsidP="00B2671E">
      <w:pPr>
        <w:pStyle w:val="Contractstyle"/>
        <w:ind w:left="0"/>
        <w:rPr>
          <w:rFonts w:ascii="Arial" w:hAnsi="Arial" w:cs="Arial"/>
        </w:rPr>
      </w:pPr>
      <w:r w:rsidRPr="000A6B64">
        <w:rPr>
          <w:rFonts w:ascii="Arial" w:hAnsi="Arial" w:cs="Arial"/>
        </w:rPr>
        <w:t xml:space="preserve">Det bekreftes </w:t>
      </w:r>
      <w:r w:rsidR="00557919">
        <w:rPr>
          <w:rFonts w:ascii="Arial" w:hAnsi="Arial" w:cs="Arial"/>
        </w:rPr>
        <w:t xml:space="preserve">videre </w:t>
      </w:r>
      <w:r w:rsidRPr="000A6B64">
        <w:rPr>
          <w:rFonts w:ascii="Arial" w:hAnsi="Arial" w:cs="Arial"/>
        </w:rPr>
        <w:t>at &lt;</w:t>
      </w:r>
      <w:commentRangeStart w:id="7"/>
      <w:r w:rsidRPr="000A6B64">
        <w:rPr>
          <w:rFonts w:ascii="Arial" w:hAnsi="Arial" w:cs="Arial"/>
        </w:rPr>
        <w:t>Underleverandør navn</w:t>
      </w:r>
      <w:commentRangeEnd w:id="7"/>
      <w:r w:rsidR="000A6B64" w:rsidRPr="000A6B64">
        <w:rPr>
          <w:rStyle w:val="Merknadsreferanse"/>
          <w:rFonts w:ascii="Arial" w:hAnsi="Arial" w:cs="Arial"/>
          <w:sz w:val="22"/>
          <w:szCs w:val="20"/>
        </w:rPr>
        <w:commentReference w:id="7"/>
      </w:r>
      <w:r w:rsidRPr="000A6B64">
        <w:rPr>
          <w:rFonts w:ascii="Arial" w:hAnsi="Arial" w:cs="Arial"/>
        </w:rPr>
        <w:t>&gt; forplikter seg til å stille ressurser til disposisjon for &lt;</w:t>
      </w:r>
      <w:commentRangeStart w:id="8"/>
      <w:r w:rsidRPr="000A6B64">
        <w:rPr>
          <w:rFonts w:ascii="Arial" w:hAnsi="Arial" w:cs="Arial"/>
        </w:rPr>
        <w:t>Hovedleverandør navn</w:t>
      </w:r>
      <w:commentRangeEnd w:id="8"/>
      <w:r w:rsidR="000A6B64" w:rsidRPr="000A6B64">
        <w:rPr>
          <w:rStyle w:val="Merknadsreferanse"/>
          <w:rFonts w:ascii="Arial" w:hAnsi="Arial" w:cs="Arial"/>
          <w:sz w:val="22"/>
          <w:szCs w:val="20"/>
        </w:rPr>
        <w:commentReference w:id="8"/>
      </w:r>
      <w:r w:rsidRPr="000A6B64">
        <w:rPr>
          <w:rFonts w:ascii="Arial" w:hAnsi="Arial" w:cs="Arial"/>
        </w:rPr>
        <w:t>&gt; i det omfang det er nødvendig for å bidra til å oppfylle &lt;</w:t>
      </w:r>
      <w:commentRangeStart w:id="9"/>
      <w:r w:rsidRPr="000A6B64">
        <w:rPr>
          <w:rFonts w:ascii="Arial" w:hAnsi="Arial" w:cs="Arial"/>
        </w:rPr>
        <w:t>Hovedleverandør navn</w:t>
      </w:r>
      <w:commentRangeEnd w:id="9"/>
      <w:r w:rsidR="000A6B64" w:rsidRPr="000A6B64">
        <w:rPr>
          <w:rStyle w:val="Merknadsreferanse"/>
          <w:rFonts w:ascii="Arial" w:hAnsi="Arial" w:cs="Arial"/>
          <w:sz w:val="22"/>
          <w:szCs w:val="20"/>
        </w:rPr>
        <w:commentReference w:id="9"/>
      </w:r>
      <w:r w:rsidRPr="000A6B64">
        <w:rPr>
          <w:rFonts w:ascii="Arial" w:hAnsi="Arial" w:cs="Arial"/>
        </w:rPr>
        <w:t xml:space="preserve">&gt; kontraktsforpliktelser </w:t>
      </w:r>
      <w:r w:rsidR="00324642" w:rsidRPr="000A6B64">
        <w:rPr>
          <w:rFonts w:ascii="Arial" w:hAnsi="Arial" w:cs="Arial"/>
        </w:rPr>
        <w:t xml:space="preserve">etter avtale </w:t>
      </w:r>
      <w:r w:rsidR="000A6B64">
        <w:rPr>
          <w:rFonts w:ascii="Arial" w:hAnsi="Arial" w:cs="Arial"/>
        </w:rPr>
        <w:t>om &lt;</w:t>
      </w:r>
      <w:commentRangeStart w:id="10"/>
      <w:r w:rsidR="000A6B64">
        <w:rPr>
          <w:rFonts w:ascii="Arial" w:hAnsi="Arial" w:cs="Arial"/>
        </w:rPr>
        <w:t>Hva dreier det seg om?</w:t>
      </w:r>
      <w:commentRangeEnd w:id="10"/>
      <w:r w:rsidR="000A6B64">
        <w:rPr>
          <w:rStyle w:val="Merknadsreferanse"/>
          <w:rFonts w:ascii="Arial" w:hAnsi="Arial" w:cs="Arial"/>
          <w:sz w:val="22"/>
          <w:szCs w:val="20"/>
        </w:rPr>
        <w:commentReference w:id="10"/>
      </w:r>
      <w:r w:rsidR="000A6B64">
        <w:rPr>
          <w:rFonts w:ascii="Arial" w:hAnsi="Arial" w:cs="Arial"/>
        </w:rPr>
        <w:t>&gt;</w:t>
      </w:r>
      <w:r w:rsidRPr="000A6B64">
        <w:rPr>
          <w:rFonts w:ascii="Arial" w:hAnsi="Arial" w:cs="Arial"/>
        </w:rPr>
        <w:t>.</w:t>
      </w:r>
    </w:p>
    <w:p w14:paraId="5967C5EA" w14:textId="77777777" w:rsidR="00B2671E" w:rsidRPr="000A6B64" w:rsidRDefault="00B2671E" w:rsidP="00B2671E">
      <w:pPr>
        <w:spacing w:line="360" w:lineRule="auto"/>
        <w:rPr>
          <w:rFonts w:ascii="Arial" w:hAnsi="Arial" w:cs="Arial"/>
          <w:lang w:val="nb-NO"/>
        </w:rPr>
      </w:pPr>
    </w:p>
    <w:p w14:paraId="7D209312" w14:textId="77777777" w:rsidR="00B2671E" w:rsidRPr="000A6B64" w:rsidRDefault="00B2671E" w:rsidP="00B2671E">
      <w:pPr>
        <w:spacing w:line="360" w:lineRule="auto"/>
        <w:rPr>
          <w:rFonts w:ascii="Arial" w:hAnsi="Arial" w:cs="Arial"/>
          <w:lang w:val="nb-NO"/>
        </w:rPr>
      </w:pPr>
    </w:p>
    <w:p w14:paraId="65B71D69" w14:textId="77777777" w:rsidR="00B2671E" w:rsidRPr="000A6B64" w:rsidRDefault="00B2671E" w:rsidP="00B2671E">
      <w:pPr>
        <w:spacing w:line="360" w:lineRule="auto"/>
        <w:rPr>
          <w:rFonts w:ascii="Arial" w:hAnsi="Arial" w:cs="Arial"/>
          <w:sz w:val="22"/>
          <w:lang w:val="nb-NO"/>
        </w:rPr>
      </w:pPr>
      <w:r w:rsidRPr="000A6B64">
        <w:rPr>
          <w:rFonts w:ascii="Arial" w:hAnsi="Arial" w:cs="Arial"/>
          <w:lang w:val="nb-NO"/>
        </w:rPr>
        <w:t xml:space="preserve">______________         </w:t>
      </w:r>
      <w:r w:rsidRPr="000A6B64">
        <w:rPr>
          <w:rFonts w:ascii="Arial" w:hAnsi="Arial" w:cs="Arial"/>
          <w:lang w:val="nb-NO"/>
        </w:rPr>
        <w:br/>
        <w:t>(</w:t>
      </w:r>
      <w:r w:rsidRPr="000A6B64">
        <w:rPr>
          <w:rFonts w:ascii="Arial" w:hAnsi="Arial" w:cs="Arial"/>
          <w:sz w:val="22"/>
          <w:lang w:val="nb-NO"/>
        </w:rPr>
        <w:t>Sted, dato)</w:t>
      </w:r>
    </w:p>
    <w:p w14:paraId="3CF0395C" w14:textId="77777777" w:rsidR="00B2671E" w:rsidRPr="000A6B64" w:rsidRDefault="00B2671E" w:rsidP="00B2671E">
      <w:pPr>
        <w:spacing w:line="360" w:lineRule="auto"/>
        <w:rPr>
          <w:rFonts w:ascii="Arial" w:hAnsi="Arial" w:cs="Arial"/>
          <w:lang w:val="nb-NO"/>
        </w:rPr>
      </w:pPr>
    </w:p>
    <w:p w14:paraId="66D54DB2" w14:textId="77777777" w:rsidR="00B2671E" w:rsidRPr="000A6B64" w:rsidRDefault="00B2671E" w:rsidP="00B2671E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Arial" w:hAnsi="Arial" w:cs="Arial"/>
        </w:rPr>
      </w:pPr>
      <w:r w:rsidRPr="000A6B64">
        <w:rPr>
          <w:rFonts w:ascii="Arial" w:hAnsi="Arial" w:cs="Arial"/>
        </w:rPr>
        <w:t xml:space="preserve">&lt;Tittel – underleverandørs representant&gt; </w:t>
      </w:r>
    </w:p>
    <w:p w14:paraId="20128640" w14:textId="77777777" w:rsidR="00B2671E" w:rsidRPr="000A6B64" w:rsidRDefault="00B2671E" w:rsidP="00B2671E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Arial" w:hAnsi="Arial" w:cs="Arial"/>
        </w:rPr>
      </w:pPr>
      <w:r w:rsidRPr="000A6B64">
        <w:rPr>
          <w:rFonts w:ascii="Arial" w:hAnsi="Arial" w:cs="Arial"/>
        </w:rPr>
        <w:t>&lt;Navn – underleverandørs representant&gt;</w:t>
      </w:r>
      <w:r w:rsidRPr="000A6B64">
        <w:rPr>
          <w:rFonts w:ascii="Arial" w:hAnsi="Arial" w:cs="Arial"/>
        </w:rPr>
        <w:tab/>
        <w:t xml:space="preserve"> </w:t>
      </w:r>
    </w:p>
    <w:p w14:paraId="01B4FDE6" w14:textId="77777777" w:rsidR="00B2671E" w:rsidRPr="000A6B64" w:rsidRDefault="00B2671E" w:rsidP="00B2671E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Arial" w:hAnsi="Arial" w:cs="Arial"/>
        </w:rPr>
      </w:pPr>
    </w:p>
    <w:p w14:paraId="177D2052" w14:textId="77777777" w:rsidR="00B2671E" w:rsidRPr="000A6B64" w:rsidRDefault="00B2671E" w:rsidP="00B2671E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Arial" w:hAnsi="Arial" w:cs="Arial"/>
        </w:rPr>
      </w:pPr>
      <w:r w:rsidRPr="000A6B64">
        <w:rPr>
          <w:rFonts w:ascii="Arial" w:hAnsi="Arial" w:cs="Arial"/>
        </w:rPr>
        <w:t>___________________________________</w:t>
      </w:r>
    </w:p>
    <w:p w14:paraId="364DB35F" w14:textId="77777777" w:rsidR="00B2671E" w:rsidRPr="000A6B64" w:rsidRDefault="00B2671E" w:rsidP="00B2671E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Arial" w:hAnsi="Arial" w:cs="Arial"/>
        </w:rPr>
      </w:pPr>
      <w:r w:rsidRPr="000A6B64">
        <w:rPr>
          <w:rFonts w:ascii="Arial" w:hAnsi="Arial" w:cs="Arial"/>
        </w:rPr>
        <w:t xml:space="preserve"> (</w:t>
      </w:r>
      <w:commentRangeStart w:id="11"/>
      <w:r w:rsidRPr="000A6B64">
        <w:rPr>
          <w:rFonts w:ascii="Arial" w:hAnsi="Arial" w:cs="Arial"/>
        </w:rPr>
        <w:t>Signatur</w:t>
      </w:r>
      <w:commentRangeEnd w:id="11"/>
      <w:r w:rsidR="00904585" w:rsidRPr="000A6B64">
        <w:rPr>
          <w:rStyle w:val="Merknadsreferanse"/>
          <w:rFonts w:ascii="Arial" w:hAnsi="Arial" w:cs="Arial"/>
          <w:sz w:val="22"/>
          <w:szCs w:val="20"/>
        </w:rPr>
        <w:commentReference w:id="11"/>
      </w:r>
      <w:r w:rsidRPr="000A6B64">
        <w:rPr>
          <w:rFonts w:ascii="Arial" w:hAnsi="Arial" w:cs="Arial"/>
        </w:rPr>
        <w:t>)</w:t>
      </w:r>
    </w:p>
    <w:p w14:paraId="5DE71C3A" w14:textId="77777777" w:rsidR="00B2671E" w:rsidRPr="000A6B64" w:rsidRDefault="00B2671E" w:rsidP="00B2671E">
      <w:pPr>
        <w:spacing w:line="360" w:lineRule="auto"/>
        <w:rPr>
          <w:rFonts w:ascii="Arial" w:hAnsi="Arial" w:cs="Arial"/>
          <w:lang w:val="nb-NO"/>
        </w:rPr>
      </w:pPr>
    </w:p>
    <w:p w14:paraId="0632B950" w14:textId="77777777" w:rsidR="00B2671E" w:rsidRPr="000A6B64" w:rsidRDefault="00B2671E" w:rsidP="00B2671E">
      <w:pPr>
        <w:spacing w:line="360" w:lineRule="auto"/>
        <w:rPr>
          <w:rFonts w:ascii="Arial" w:hAnsi="Arial" w:cs="Arial"/>
          <w:lang w:val="nb-NO"/>
        </w:rPr>
      </w:pPr>
    </w:p>
    <w:p w14:paraId="62FBD62D" w14:textId="77777777" w:rsidR="00BE57D5" w:rsidRPr="000A6B64" w:rsidRDefault="00BE57D5">
      <w:pPr>
        <w:rPr>
          <w:rFonts w:ascii="Garamond" w:hAnsi="Garamond"/>
          <w:lang w:val="nb-NO"/>
        </w:rPr>
      </w:pPr>
    </w:p>
    <w:sectPr w:rsidR="00BE57D5" w:rsidRPr="000A6B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Åge Pedersen" w:date="2015-06-05T09:13:00Z" w:initials="ÅP">
    <w:p w14:paraId="72546B50" w14:textId="77777777" w:rsidR="00E63656" w:rsidRPr="00E63656" w:rsidRDefault="00E63656">
      <w:pPr>
        <w:pStyle w:val="Merknadstekst"/>
        <w:rPr>
          <w:lang w:val="nb-NO"/>
        </w:rPr>
      </w:pPr>
      <w:r>
        <w:rPr>
          <w:rStyle w:val="Merknadsreferanse"/>
        </w:rPr>
        <w:annotationRef/>
      </w:r>
      <w:r w:rsidRPr="00E63656">
        <w:rPr>
          <w:lang w:val="nb-NO"/>
        </w:rPr>
        <w:t>Det er viktig at denne erklæring er tydelig på hvem som skal forplikte seg og hva denne så skal forplikte.</w:t>
      </w:r>
    </w:p>
  </w:comment>
  <w:comment w:id="1" w:author="Åge Pedersen" w:date="2015-06-05T09:02:00Z" w:initials="ÅP">
    <w:p w14:paraId="2BA5DCA4" w14:textId="77777777" w:rsidR="000A6B64" w:rsidRDefault="000A6B64">
      <w:pPr>
        <w:pStyle w:val="Merknadstekst"/>
        <w:rPr>
          <w:lang w:val="nb-NO"/>
        </w:rPr>
      </w:pPr>
      <w:r>
        <w:rPr>
          <w:rStyle w:val="Merknadsreferanse"/>
        </w:rPr>
        <w:annotationRef/>
      </w:r>
      <w:r w:rsidRPr="000A6B64">
        <w:rPr>
          <w:lang w:val="nb-NO"/>
        </w:rPr>
        <w:t xml:space="preserve">Skriv inn hvilken avtale dette gjelder. </w:t>
      </w:r>
    </w:p>
    <w:p w14:paraId="150E4DBB" w14:textId="77777777" w:rsidR="000A6B64" w:rsidRDefault="000A6B64">
      <w:pPr>
        <w:pStyle w:val="Merknadstekst"/>
        <w:rPr>
          <w:lang w:val="nb-NO"/>
        </w:rPr>
      </w:pPr>
    </w:p>
    <w:p w14:paraId="60C8C3B7" w14:textId="77777777" w:rsidR="000A6B64" w:rsidRPr="00E63656" w:rsidRDefault="000A6B64">
      <w:pPr>
        <w:pStyle w:val="Merknadstekst"/>
        <w:rPr>
          <w:b/>
          <w:lang w:val="nb-NO"/>
        </w:rPr>
      </w:pPr>
      <w:r w:rsidRPr="00E63656">
        <w:rPr>
          <w:b/>
          <w:color w:val="C00000"/>
          <w:lang w:val="nb-NO"/>
        </w:rPr>
        <w:t xml:space="preserve">Alle notater (som denne) slettes etter at dokumentet er utfylt. </w:t>
      </w:r>
      <w:r w:rsidR="00E63656">
        <w:rPr>
          <w:b/>
          <w:color w:val="C00000"/>
          <w:lang w:val="nb-NO"/>
        </w:rPr>
        <w:t>Finner dette under fanen «Se gjennom» og «Slett»</w:t>
      </w:r>
      <w:r w:rsidR="00904585">
        <w:rPr>
          <w:b/>
          <w:color w:val="C00000"/>
          <w:lang w:val="nb-NO"/>
        </w:rPr>
        <w:t xml:space="preserve"> under «Kommentarer»</w:t>
      </w:r>
      <w:r w:rsidR="00625959">
        <w:rPr>
          <w:b/>
          <w:color w:val="C00000"/>
          <w:lang w:val="nb-NO"/>
        </w:rPr>
        <w:t xml:space="preserve"> </w:t>
      </w:r>
    </w:p>
  </w:comment>
  <w:comment w:id="2" w:author="Åge Pedersen" w:date="2015-06-05T09:06:00Z" w:initials="ÅP">
    <w:p w14:paraId="110939F2" w14:textId="77777777" w:rsidR="000A6B64" w:rsidRPr="000A6B64" w:rsidRDefault="000A6B64">
      <w:pPr>
        <w:pStyle w:val="Merknadstekst"/>
        <w:rPr>
          <w:lang w:val="nb-NO"/>
        </w:rPr>
      </w:pPr>
      <w:r>
        <w:rPr>
          <w:rStyle w:val="Merknadsreferanse"/>
        </w:rPr>
        <w:annotationRef/>
      </w:r>
      <w:r w:rsidRPr="000A6B64">
        <w:rPr>
          <w:lang w:val="nb-NO"/>
        </w:rPr>
        <w:t>Underleverandørens firmanavn</w:t>
      </w:r>
    </w:p>
  </w:comment>
  <w:comment w:id="3" w:author="Åge Pedersen" w:date="2015-06-05T09:06:00Z" w:initials="ÅP">
    <w:p w14:paraId="2A00B30F" w14:textId="77777777" w:rsidR="00557919" w:rsidRPr="000A6B64" w:rsidRDefault="00557919" w:rsidP="00557919">
      <w:pPr>
        <w:pStyle w:val="Merknadstekst"/>
        <w:rPr>
          <w:lang w:val="nb-NO"/>
        </w:rPr>
      </w:pPr>
      <w:r>
        <w:rPr>
          <w:rStyle w:val="Merknadsreferanse"/>
        </w:rPr>
        <w:annotationRef/>
      </w:r>
      <w:r w:rsidRPr="000A6B64">
        <w:rPr>
          <w:lang w:val="nb-NO"/>
        </w:rPr>
        <w:t>Underleverandørens firmanavn</w:t>
      </w:r>
    </w:p>
  </w:comment>
  <w:comment w:id="4" w:author="Åge Pedersen" w:date="2015-06-05T09:07:00Z" w:initials="ÅP">
    <w:p w14:paraId="77E21E7D" w14:textId="77777777" w:rsidR="00557919" w:rsidRPr="00625959" w:rsidRDefault="00557919" w:rsidP="00557919">
      <w:pPr>
        <w:pStyle w:val="Merknadstekst"/>
        <w:rPr>
          <w:lang w:val="nb-NO"/>
        </w:rPr>
      </w:pPr>
      <w:r>
        <w:rPr>
          <w:rStyle w:val="Merknadsreferanse"/>
        </w:rPr>
        <w:annotationRef/>
      </w:r>
      <w:r w:rsidRPr="00625959">
        <w:rPr>
          <w:lang w:val="nb-NO"/>
        </w:rPr>
        <w:t>Dette er Flytogets leverandør</w:t>
      </w:r>
    </w:p>
  </w:comment>
  <w:comment w:id="5" w:author="Åge Pedersen" w:date="2015-06-05T09:07:00Z" w:initials="ÅP">
    <w:p w14:paraId="38B88BA9" w14:textId="77777777" w:rsidR="000A6B64" w:rsidRPr="00625959" w:rsidRDefault="000A6B64">
      <w:pPr>
        <w:pStyle w:val="Merknadstekst"/>
        <w:rPr>
          <w:lang w:val="nb-NO"/>
        </w:rPr>
      </w:pPr>
      <w:r>
        <w:rPr>
          <w:rStyle w:val="Merknadsreferanse"/>
        </w:rPr>
        <w:annotationRef/>
      </w:r>
      <w:r w:rsidRPr="00625959">
        <w:rPr>
          <w:lang w:val="nb-NO"/>
        </w:rPr>
        <w:t>Dette er Flytogets leverandør</w:t>
      </w:r>
    </w:p>
  </w:comment>
  <w:comment w:id="6" w:author="Åge Pedersen" w:date="2015-06-05T09:08:00Z" w:initials="ÅP">
    <w:p w14:paraId="1AD29BC0" w14:textId="77777777" w:rsidR="000A6B64" w:rsidRPr="000A6B64" w:rsidRDefault="000A6B64">
      <w:pPr>
        <w:pStyle w:val="Merknadstekst"/>
        <w:rPr>
          <w:lang w:val="nb-NO"/>
        </w:rPr>
      </w:pPr>
      <w:r>
        <w:rPr>
          <w:rStyle w:val="Merknadsreferanse"/>
        </w:rPr>
        <w:annotationRef/>
      </w:r>
      <w:r w:rsidRPr="000A6B64">
        <w:rPr>
          <w:lang w:val="nb-NO"/>
        </w:rPr>
        <w:t>Hva er det som skal leveres?</w:t>
      </w:r>
    </w:p>
  </w:comment>
  <w:comment w:id="7" w:author="Åge Pedersen" w:date="2015-06-05T09:08:00Z" w:initials="ÅP">
    <w:p w14:paraId="1CADE7EC" w14:textId="77777777" w:rsidR="000A6B64" w:rsidRPr="00625959" w:rsidRDefault="000A6B64">
      <w:pPr>
        <w:pStyle w:val="Merknadstekst"/>
        <w:rPr>
          <w:lang w:val="nb-NO"/>
        </w:rPr>
      </w:pPr>
      <w:r>
        <w:rPr>
          <w:rStyle w:val="Merknadsreferanse"/>
        </w:rPr>
        <w:annotationRef/>
      </w:r>
      <w:r w:rsidRPr="000A6B64">
        <w:rPr>
          <w:lang w:val="nb-NO"/>
        </w:rPr>
        <w:t>Underleverandørens firmanavn</w:t>
      </w:r>
    </w:p>
  </w:comment>
  <w:comment w:id="8" w:author="Åge Pedersen" w:date="2015-06-05T09:09:00Z" w:initials="ÅP">
    <w:p w14:paraId="56A71409" w14:textId="77777777" w:rsidR="000A6B64" w:rsidRPr="00625959" w:rsidRDefault="000A6B64">
      <w:pPr>
        <w:pStyle w:val="Merknadstekst"/>
        <w:rPr>
          <w:lang w:val="nb-NO"/>
        </w:rPr>
      </w:pPr>
      <w:r>
        <w:rPr>
          <w:rStyle w:val="Merknadsreferanse"/>
        </w:rPr>
        <w:annotationRef/>
      </w:r>
      <w:r w:rsidRPr="00625959">
        <w:rPr>
          <w:lang w:val="nb-NO"/>
        </w:rPr>
        <w:t>Dette er Flytogets leverandør</w:t>
      </w:r>
    </w:p>
  </w:comment>
  <w:comment w:id="9" w:author="Åge Pedersen" w:date="2015-06-05T09:09:00Z" w:initials="ÅP">
    <w:p w14:paraId="62B88C29" w14:textId="77777777" w:rsidR="000A6B64" w:rsidRPr="00625959" w:rsidRDefault="000A6B64">
      <w:pPr>
        <w:pStyle w:val="Merknadstekst"/>
        <w:rPr>
          <w:lang w:val="nb-NO"/>
        </w:rPr>
      </w:pPr>
      <w:r>
        <w:rPr>
          <w:rStyle w:val="Merknadsreferanse"/>
        </w:rPr>
        <w:annotationRef/>
      </w:r>
      <w:r w:rsidRPr="00625959">
        <w:rPr>
          <w:lang w:val="nb-NO"/>
        </w:rPr>
        <w:t>Dette er Flytogets leverandør</w:t>
      </w:r>
    </w:p>
  </w:comment>
  <w:comment w:id="10" w:author="Åge Pedersen" w:date="2015-06-05T09:10:00Z" w:initials="ÅP">
    <w:p w14:paraId="5CE5FA80" w14:textId="77777777" w:rsidR="000A6B64" w:rsidRPr="000A6B64" w:rsidRDefault="000A6B64">
      <w:pPr>
        <w:pStyle w:val="Merknadstekst"/>
        <w:rPr>
          <w:lang w:val="nb-NO"/>
        </w:rPr>
      </w:pPr>
      <w:r>
        <w:rPr>
          <w:rStyle w:val="Merknadsreferanse"/>
        </w:rPr>
        <w:annotationRef/>
      </w:r>
      <w:r w:rsidRPr="000A6B64">
        <w:rPr>
          <w:lang w:val="nb-NO"/>
        </w:rPr>
        <w:t>Her mp det komme tydelig fram hva som skal leveres, hvilken avtale det gjelder</w:t>
      </w:r>
    </w:p>
  </w:comment>
  <w:comment w:id="11" w:author="Åge Pedersen" w:date="2015-06-05T09:28:00Z" w:initials="ÅP">
    <w:p w14:paraId="7DC7F922" w14:textId="77777777" w:rsidR="00904585" w:rsidRDefault="00904585">
      <w:pPr>
        <w:pStyle w:val="Merknadstekst"/>
      </w:pPr>
      <w:r>
        <w:rPr>
          <w:rStyle w:val="Merknadsreferanse"/>
        </w:rPr>
        <w:annotationRef/>
      </w:r>
      <w:r>
        <w:t>Signere, skanne og vedlegge tilbudet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2546B50" w15:done="0"/>
  <w15:commentEx w15:paraId="60C8C3B7" w15:done="0"/>
  <w15:commentEx w15:paraId="110939F2" w15:done="0"/>
  <w15:commentEx w15:paraId="2A00B30F" w15:done="0"/>
  <w15:commentEx w15:paraId="77E21E7D" w15:done="0"/>
  <w15:commentEx w15:paraId="38B88BA9" w15:done="0"/>
  <w15:commentEx w15:paraId="1AD29BC0" w15:done="0"/>
  <w15:commentEx w15:paraId="1CADE7EC" w15:done="0"/>
  <w15:commentEx w15:paraId="56A71409" w15:done="0"/>
  <w15:commentEx w15:paraId="62B88C29" w15:done="0"/>
  <w15:commentEx w15:paraId="5CE5FA80" w15:done="0"/>
  <w15:commentEx w15:paraId="7DC7F92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5D448FD" w16cex:dateUtc="2015-06-05T07:13:00Z"/>
  <w16cex:commentExtensible w16cex:durableId="25D448FE" w16cex:dateUtc="2015-06-05T07:02:00Z"/>
  <w16cex:commentExtensible w16cex:durableId="25D448FF" w16cex:dateUtc="2015-06-05T07:06:00Z"/>
  <w16cex:commentExtensible w16cex:durableId="25D57620" w16cex:dateUtc="2015-06-05T07:06:00Z"/>
  <w16cex:commentExtensible w16cex:durableId="25D57631" w16cex:dateUtc="2015-06-05T07:07:00Z"/>
  <w16cex:commentExtensible w16cex:durableId="25D44902" w16cex:dateUtc="2015-06-05T07:07:00Z"/>
  <w16cex:commentExtensible w16cex:durableId="25D44903" w16cex:dateUtc="2015-06-05T07:08:00Z"/>
  <w16cex:commentExtensible w16cex:durableId="25D44904" w16cex:dateUtc="2015-06-05T07:08:00Z"/>
  <w16cex:commentExtensible w16cex:durableId="25D44905" w16cex:dateUtc="2015-06-05T07:09:00Z"/>
  <w16cex:commentExtensible w16cex:durableId="25D44906" w16cex:dateUtc="2015-06-05T07:09:00Z"/>
  <w16cex:commentExtensible w16cex:durableId="25D44907" w16cex:dateUtc="2015-06-05T07:10:00Z"/>
  <w16cex:commentExtensible w16cex:durableId="25D44908" w16cex:dateUtc="2015-06-05T07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2546B50" w16cid:durableId="25D448FD"/>
  <w16cid:commentId w16cid:paraId="60C8C3B7" w16cid:durableId="25D448FE"/>
  <w16cid:commentId w16cid:paraId="110939F2" w16cid:durableId="25D448FF"/>
  <w16cid:commentId w16cid:paraId="2A00B30F" w16cid:durableId="25D57620"/>
  <w16cid:commentId w16cid:paraId="77E21E7D" w16cid:durableId="25D57631"/>
  <w16cid:commentId w16cid:paraId="38B88BA9" w16cid:durableId="25D44902"/>
  <w16cid:commentId w16cid:paraId="1AD29BC0" w16cid:durableId="25D44903"/>
  <w16cid:commentId w16cid:paraId="1CADE7EC" w16cid:durableId="25D44904"/>
  <w16cid:commentId w16cid:paraId="56A71409" w16cid:durableId="25D44905"/>
  <w16cid:commentId w16cid:paraId="62B88C29" w16cid:durableId="25D44906"/>
  <w16cid:commentId w16cid:paraId="5CE5FA80" w16cid:durableId="25D44907"/>
  <w16cid:commentId w16cid:paraId="7DC7F922" w16cid:durableId="25D44908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?? ??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Åge Pedersen">
    <w15:presenceInfo w15:providerId="AD" w15:userId="S-1-5-21-2036031588-730629661-1306914269-5749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B09"/>
    <w:rsid w:val="00082E9B"/>
    <w:rsid w:val="000A6B64"/>
    <w:rsid w:val="001C1567"/>
    <w:rsid w:val="001F3E9B"/>
    <w:rsid w:val="00230F36"/>
    <w:rsid w:val="002B0E03"/>
    <w:rsid w:val="00324642"/>
    <w:rsid w:val="004A5411"/>
    <w:rsid w:val="0053375B"/>
    <w:rsid w:val="00557919"/>
    <w:rsid w:val="00625959"/>
    <w:rsid w:val="0065381B"/>
    <w:rsid w:val="008C6CA0"/>
    <w:rsid w:val="00902809"/>
    <w:rsid w:val="00904585"/>
    <w:rsid w:val="009C1484"/>
    <w:rsid w:val="009F447C"/>
    <w:rsid w:val="00A14DB7"/>
    <w:rsid w:val="00A4264B"/>
    <w:rsid w:val="00AD431C"/>
    <w:rsid w:val="00B2671E"/>
    <w:rsid w:val="00BE57D5"/>
    <w:rsid w:val="00C47BEC"/>
    <w:rsid w:val="00CD6569"/>
    <w:rsid w:val="00E63656"/>
    <w:rsid w:val="00E648FE"/>
    <w:rsid w:val="00F44B09"/>
    <w:rsid w:val="00F66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99F24"/>
  <w15:docId w15:val="{390CC9C8-F78E-4C2A-A331-4359B2F87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7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rsid w:val="00B2671E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character" w:customStyle="1" w:styleId="si-textfield1">
    <w:name w:val="si-textfield1"/>
    <w:basedOn w:val="Standardskriftforavsnitt"/>
    <w:rsid w:val="00B2671E"/>
    <w:rPr>
      <w:rFonts w:ascii="Tahoma" w:hAnsi="Tahoma" w:cs="Tahoma" w:hint="default"/>
      <w:sz w:val="16"/>
      <w:szCs w:val="16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A6B6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0A6B64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0A6B64"/>
    <w:rPr>
      <w:rFonts w:ascii="Times New Roman" w:eastAsia="Times New Roman" w:hAnsi="Times New Roman" w:cs="Times New Roman"/>
      <w:sz w:val="20"/>
      <w:szCs w:val="20"/>
      <w:lang w:val="en-GB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A6B6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A6B64"/>
    <w:rPr>
      <w:rFonts w:ascii="Times New Roman" w:eastAsia="Times New Roman" w:hAnsi="Times New Roman" w:cs="Times New Roman"/>
      <w:b/>
      <w:bCs/>
      <w:sz w:val="20"/>
      <w:szCs w:val="20"/>
      <w:lang w:val="en-GB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A6B64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A6B64"/>
    <w:rPr>
      <w:rFonts w:ascii="Segoe UI" w:eastAsia="Times New Roman" w:hAnsi="Segoe UI" w:cs="Segoe UI"/>
      <w:sz w:val="18"/>
      <w:szCs w:val="18"/>
      <w:lang w:val="en-GB" w:eastAsia="nb-NO"/>
    </w:rPr>
  </w:style>
  <w:style w:type="table" w:styleId="Rutenettabelllys">
    <w:name w:val="Grid Table Light"/>
    <w:basedOn w:val="Vanligtabell"/>
    <w:uiPriority w:val="40"/>
    <w:rsid w:val="000A6B6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jon">
    <w:name w:val="Revision"/>
    <w:hidden/>
    <w:uiPriority w:val="99"/>
    <w:semiHidden/>
    <w:rsid w:val="00A14D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8/08/relationships/commentsExtensible" Target="commentsExtensible.xml"/><Relationship Id="rId5" Type="http://schemas.openxmlformats.org/officeDocument/2006/relationships/styles" Target="styles.xml"/><Relationship Id="rId10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m365\OneDrive%20-%20Flytoget\OrgAssets%20-%20Maler\Anskaffelser\Forpliktelseserkl&#230;ring%20-%20&#248;konomisk%20og%20finansiell%20stilling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9D129CB4CDE84ABFDB83B48F368CD8" ma:contentTypeVersion="20" ma:contentTypeDescription="Opprett et nytt dokument." ma:contentTypeScope="" ma:versionID="b92db8994d16dfe9bdef795ca2fd6d17">
  <xsd:schema xmlns:xsd="http://www.w3.org/2001/XMLSchema" xmlns:xs="http://www.w3.org/2001/XMLSchema" xmlns:p="http://schemas.microsoft.com/office/2006/metadata/properties" xmlns:ns2="f538c44f-3b3b-4aa5-af97-2b2b406b621d" xmlns:ns3="08f6d06c-f032-4591-bab5-c56dc9cc055f" targetNamespace="http://schemas.microsoft.com/office/2006/metadata/properties" ma:root="true" ma:fieldsID="c10dc0ec47e11c05f9d30111dfe5f9fd" ns2:_="" ns3:_="">
    <xsd:import namespace="f538c44f-3b3b-4aa5-af97-2b2b406b621d"/>
    <xsd:import namespace="08f6d06c-f032-4591-bab5-c56dc9cc05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Tildelt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38c44f-3b3b-4aa5-af97-2b2b406b62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ildelt" ma:index="20" nillable="true" ma:displayName="Tildelt" ma:default="0" ma:description="angir vinner (ja) og tapere" ma:format="Dropdown" ma:internalName="Tildelt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emerkelapper" ma:readOnly="false" ma:fieldId="{5cf76f15-5ced-4ddc-b409-7134ff3c332f}" ma:taxonomyMulti="true" ma:sspId="45a9e827-425c-47cd-bacf-3454cf0c45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f6d06c-f032-4591-bab5-c56dc9cc055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30e32723-34e4-4889-8ad3-e2dc043dd8a2}" ma:internalName="TaxCatchAll" ma:showField="CatchAllData" ma:web="08f6d06c-f032-4591-bab5-c56dc9cc05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538c44f-3b3b-4aa5-af97-2b2b406b621d">
      <Terms xmlns="http://schemas.microsoft.com/office/infopath/2007/PartnerControls"/>
    </lcf76f155ced4ddcb4097134ff3c332f>
    <Tildelt xmlns="f538c44f-3b3b-4aa5-af97-2b2b406b621d">false</Tildelt>
    <TaxCatchAll xmlns="08f6d06c-f032-4591-bab5-c56dc9cc055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A156E2-9955-475E-9DE6-2EEDC95B1C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CE8834-79B3-4EDB-8039-17CC6FC2C07F}"/>
</file>

<file path=customXml/itemProps3.xml><?xml version="1.0" encoding="utf-8"?>
<ds:datastoreItem xmlns:ds="http://schemas.openxmlformats.org/officeDocument/2006/customXml" ds:itemID="{C1C7AC1C-9B4D-4F0D-A95D-B13D9C81ACF4}">
  <ds:schemaRefs>
    <ds:schemaRef ds:uri="http://schemas.microsoft.com/office/2006/metadata/properties"/>
    <ds:schemaRef ds:uri="http://schemas.microsoft.com/office/infopath/2007/PartnerControls"/>
    <ds:schemaRef ds:uri="f538c44f-3b3b-4aa5-af97-2b2b406b621d"/>
    <ds:schemaRef ds:uri="08f6d06c-f032-4591-bab5-c56dc9cc055f"/>
  </ds:schemaRefs>
</ds:datastoreItem>
</file>

<file path=customXml/itemProps4.xml><?xml version="1.0" encoding="utf-8"?>
<ds:datastoreItem xmlns:ds="http://schemas.openxmlformats.org/officeDocument/2006/customXml" ds:itemID="{9A0EF5A6-CF4C-4363-9C46-30AFEA760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Forpliktelseserklæring - økonomisk og finansiell stilling.dotx</Template>
  <TotalTime>0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Åge Pedersen</dc:creator>
  <cp:lastModifiedBy>Åge Pedersen</cp:lastModifiedBy>
  <cp:revision>2</cp:revision>
  <dcterms:created xsi:type="dcterms:W3CDTF">2026-04-26T06:47:00Z</dcterms:created>
  <dcterms:modified xsi:type="dcterms:W3CDTF">2026-04-26T06:47:00Z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D_DocumentLanguage">
    <vt:lpwstr>en-GB</vt:lpwstr>
  </property>
  <property fmtid="{D5CDD505-2E9C-101B-9397-08002B2CF9AE}" pid="3" name="ContentTypeId">
    <vt:lpwstr>0x0101005B9D129CB4CDE84ABFDB83B48F368CD8</vt:lpwstr>
  </property>
  <property fmtid="{D5CDD505-2E9C-101B-9397-08002B2CF9AE}" pid="4" name="MSIP_Label_19f4ece8-9c6b-4c1d-bf2f-966c298cb905_Enabled">
    <vt:lpwstr>true</vt:lpwstr>
  </property>
  <property fmtid="{D5CDD505-2E9C-101B-9397-08002B2CF9AE}" pid="5" name="MSIP_Label_19f4ece8-9c6b-4c1d-bf2f-966c298cb905_SetDate">
    <vt:lpwstr>2026-03-30T11:50:35Z</vt:lpwstr>
  </property>
  <property fmtid="{D5CDD505-2E9C-101B-9397-08002B2CF9AE}" pid="6" name="MSIP_Label_19f4ece8-9c6b-4c1d-bf2f-966c298cb905_Method">
    <vt:lpwstr>Privileged</vt:lpwstr>
  </property>
  <property fmtid="{D5CDD505-2E9C-101B-9397-08002B2CF9AE}" pid="7" name="MSIP_Label_19f4ece8-9c6b-4c1d-bf2f-966c298cb905_Name">
    <vt:lpwstr>Åpen</vt:lpwstr>
  </property>
  <property fmtid="{D5CDD505-2E9C-101B-9397-08002B2CF9AE}" pid="8" name="MSIP_Label_19f4ece8-9c6b-4c1d-bf2f-966c298cb905_SiteId">
    <vt:lpwstr>6ab78097-6d5c-4cdc-b69b-a369cf3d4978</vt:lpwstr>
  </property>
  <property fmtid="{D5CDD505-2E9C-101B-9397-08002B2CF9AE}" pid="9" name="MSIP_Label_19f4ece8-9c6b-4c1d-bf2f-966c298cb905_ActionId">
    <vt:lpwstr>78c76aba-dd51-4864-ab1c-938d47568bb1</vt:lpwstr>
  </property>
  <property fmtid="{D5CDD505-2E9C-101B-9397-08002B2CF9AE}" pid="10" name="MSIP_Label_19f4ece8-9c6b-4c1d-bf2f-966c298cb905_ContentBits">
    <vt:lpwstr>0</vt:lpwstr>
  </property>
  <property fmtid="{D5CDD505-2E9C-101B-9397-08002B2CF9AE}" pid="11" name="MSIP_Label_19f4ece8-9c6b-4c1d-bf2f-966c298cb905_Tag">
    <vt:lpwstr>10, 0, 1, 1</vt:lpwstr>
  </property>
  <property fmtid="{D5CDD505-2E9C-101B-9397-08002B2CF9AE}" pid="12" name="MediaServiceImageTags">
    <vt:lpwstr/>
  </property>
</Properties>
</file>